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E1" w:rsidRPr="00CA6DF4" w:rsidRDefault="00A237E1" w:rsidP="00B93B97">
      <w:pPr>
        <w:spacing w:line="560" w:lineRule="exact"/>
        <w:jc w:val="left"/>
        <w:rPr>
          <w:rFonts w:ascii="宋体"/>
          <w:b/>
          <w:sz w:val="28"/>
          <w:szCs w:val="28"/>
        </w:rPr>
      </w:pPr>
      <w:r w:rsidRPr="00CA6DF4">
        <w:rPr>
          <w:rFonts w:ascii="宋体" w:hAnsi="宋体" w:hint="eastAsia"/>
          <w:b/>
          <w:sz w:val="28"/>
          <w:szCs w:val="28"/>
        </w:rPr>
        <w:t>附件</w:t>
      </w:r>
      <w:r w:rsidRPr="00CA6DF4">
        <w:rPr>
          <w:rFonts w:ascii="宋体" w:hAnsi="宋体"/>
          <w:b/>
          <w:sz w:val="28"/>
          <w:szCs w:val="28"/>
        </w:rPr>
        <w:t>4</w:t>
      </w:r>
      <w:r w:rsidRPr="00CA6DF4">
        <w:rPr>
          <w:rFonts w:ascii="宋体" w:hAnsi="宋体" w:hint="eastAsia"/>
          <w:b/>
          <w:sz w:val="28"/>
          <w:szCs w:val="28"/>
        </w:rPr>
        <w:t>：</w:t>
      </w:r>
    </w:p>
    <w:p w:rsidR="00A237E1" w:rsidRPr="00CA6DF4" w:rsidRDefault="00A237E1" w:rsidP="00CA6DF4">
      <w:pPr>
        <w:spacing w:beforeLines="100" w:afterLines="100" w:line="560" w:lineRule="exact"/>
        <w:jc w:val="center"/>
        <w:rPr>
          <w:rFonts w:ascii="宋体"/>
          <w:b/>
          <w:sz w:val="36"/>
          <w:szCs w:val="36"/>
        </w:rPr>
      </w:pPr>
      <w:r w:rsidRPr="00CA6DF4">
        <w:rPr>
          <w:rFonts w:ascii="宋体" w:hAnsi="宋体" w:hint="eastAsia"/>
          <w:b/>
          <w:sz w:val="36"/>
          <w:szCs w:val="36"/>
        </w:rPr>
        <w:t>“文明宿舍”</w:t>
      </w:r>
      <w:bookmarkStart w:id="0" w:name="_GoBack"/>
      <w:bookmarkEnd w:id="0"/>
      <w:r w:rsidRPr="00CA6DF4">
        <w:rPr>
          <w:rFonts w:ascii="宋体" w:hAnsi="宋体" w:hint="eastAsia"/>
          <w:b/>
          <w:sz w:val="36"/>
          <w:szCs w:val="36"/>
        </w:rPr>
        <w:t>名单（</w:t>
      </w:r>
      <w:r w:rsidRPr="00CA6DF4">
        <w:rPr>
          <w:rFonts w:ascii="宋体" w:hAnsi="宋体"/>
          <w:b/>
          <w:sz w:val="36"/>
          <w:szCs w:val="36"/>
        </w:rPr>
        <w:t>130</w:t>
      </w:r>
      <w:r w:rsidRPr="00CA6DF4">
        <w:rPr>
          <w:rFonts w:ascii="宋体" w:hAnsi="宋体" w:hint="eastAsia"/>
          <w:b/>
          <w:sz w:val="36"/>
          <w:szCs w:val="36"/>
        </w:rPr>
        <w:t>个）</w:t>
      </w:r>
    </w:p>
    <w:p w:rsidR="00A237E1" w:rsidRDefault="00A237E1" w:rsidP="00CA6DF4">
      <w:pPr>
        <w:spacing w:line="540" w:lineRule="exact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生命科学学院</w:t>
      </w:r>
    </w:p>
    <w:p w:rsidR="00A237E1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C</w:t>
      </w:r>
      <w:r w:rsidRPr="004266E6">
        <w:rPr>
          <w:rFonts w:ascii="宋体" w:hAnsi="宋体" w:hint="eastAsia"/>
          <w:sz w:val="28"/>
          <w:szCs w:val="28"/>
        </w:rPr>
        <w:t>区：</w:t>
      </w:r>
      <w:r w:rsidRPr="004266E6">
        <w:rPr>
          <w:rFonts w:ascii="宋体" w:hAnsi="宋体"/>
          <w:sz w:val="28"/>
          <w:szCs w:val="28"/>
        </w:rPr>
        <w:t>422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419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421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623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文学院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558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427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145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142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体育学院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1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:  210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220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431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433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621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初等教育学院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C</w:t>
      </w:r>
      <w:r w:rsidRPr="004266E6">
        <w:rPr>
          <w:rFonts w:ascii="宋体" w:hAnsi="宋体" w:hint="eastAsia"/>
          <w:sz w:val="28"/>
          <w:szCs w:val="28"/>
        </w:rPr>
        <w:t>区</w:t>
      </w:r>
      <w:r w:rsidRPr="004266E6">
        <w:rPr>
          <w:rFonts w:ascii="宋体" w:hAnsi="宋体"/>
          <w:sz w:val="28"/>
          <w:szCs w:val="28"/>
        </w:rPr>
        <w:t>:  310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320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4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214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210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7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3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410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407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507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503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508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504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205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音乐学院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122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138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210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1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404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406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409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建筑与机械工程学院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B</w:t>
      </w:r>
      <w:r w:rsidRPr="004266E6">
        <w:rPr>
          <w:rFonts w:ascii="宋体" w:hAnsi="宋体" w:hint="eastAsia"/>
          <w:sz w:val="28"/>
          <w:szCs w:val="28"/>
        </w:rPr>
        <w:t>区</w:t>
      </w:r>
      <w:r w:rsidRPr="004266E6">
        <w:rPr>
          <w:rFonts w:ascii="宋体" w:hAnsi="宋体"/>
          <w:sz w:val="28"/>
          <w:szCs w:val="28"/>
        </w:rPr>
        <w:t>:  626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628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255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2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:  504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510</w:t>
      </w:r>
      <w:r w:rsidRPr="004266E6">
        <w:rPr>
          <w:rFonts w:ascii="宋体" w:hAnsi="宋体" w:hint="eastAsia"/>
          <w:sz w:val="28"/>
          <w:szCs w:val="28"/>
        </w:rPr>
        <w:t>、</w:t>
      </w:r>
      <w:r w:rsidRPr="004266E6">
        <w:rPr>
          <w:rFonts w:ascii="宋体" w:hAnsi="宋体"/>
          <w:sz w:val="28"/>
          <w:szCs w:val="28"/>
        </w:rPr>
        <w:t>515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美术学院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:  619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631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660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603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4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109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2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301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415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蒙古文史学院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486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482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446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454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323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235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223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: 415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314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资源与环境科学学院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542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503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522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538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2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: 123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207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112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121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教育科学院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633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442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430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416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物理与电子信息工程学院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328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628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历史文化学院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314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310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2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312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319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医学院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C</w:t>
      </w:r>
      <w:r w:rsidRPr="004266E6">
        <w:rPr>
          <w:rFonts w:ascii="宋体" w:hAnsi="宋体" w:hint="eastAsia"/>
          <w:sz w:val="28"/>
          <w:szCs w:val="28"/>
        </w:rPr>
        <w:t>区：</w:t>
      </w:r>
      <w:r w:rsidRPr="004266E6">
        <w:rPr>
          <w:rFonts w:ascii="宋体" w:hAnsi="宋体"/>
          <w:sz w:val="28"/>
          <w:szCs w:val="28"/>
        </w:rPr>
        <w:t xml:space="preserve"> 203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202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201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B</w:t>
      </w:r>
      <w:r w:rsidRPr="004266E6">
        <w:rPr>
          <w:rFonts w:ascii="宋体" w:hAnsi="宋体" w:hint="eastAsia"/>
          <w:sz w:val="28"/>
          <w:szCs w:val="28"/>
        </w:rPr>
        <w:t>区：</w:t>
      </w:r>
      <w:r w:rsidRPr="004266E6">
        <w:rPr>
          <w:rFonts w:ascii="宋体" w:hAnsi="宋体"/>
          <w:sz w:val="28"/>
          <w:szCs w:val="28"/>
        </w:rPr>
        <w:t xml:space="preserve"> 317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325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253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144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166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127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156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160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162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4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210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314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311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202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2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105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427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110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101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1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:  510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化学化工学院</w:t>
      </w:r>
    </w:p>
    <w:p w:rsidR="00A237E1" w:rsidRPr="004266E6" w:rsidRDefault="00A237E1" w:rsidP="00CA6DF4">
      <w:pPr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C</w:t>
      </w:r>
      <w:r w:rsidRPr="004266E6">
        <w:rPr>
          <w:rFonts w:ascii="宋体" w:hAnsi="宋体" w:hint="eastAsia"/>
          <w:sz w:val="28"/>
          <w:szCs w:val="28"/>
        </w:rPr>
        <w:t>区：</w:t>
      </w:r>
      <w:r w:rsidRPr="004266E6">
        <w:rPr>
          <w:rFonts w:ascii="宋体" w:hAnsi="宋体"/>
          <w:sz w:val="28"/>
          <w:szCs w:val="28"/>
        </w:rPr>
        <w:t>222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419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415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155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政法学院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550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560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554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2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301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302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="31680" w:hangingChars="5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经济与管理学院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A</w:t>
      </w:r>
      <w:r w:rsidRPr="004266E6">
        <w:rPr>
          <w:rFonts w:ascii="宋体" w:hAnsi="宋体" w:hint="eastAsia"/>
          <w:sz w:val="28"/>
          <w:szCs w:val="28"/>
        </w:rPr>
        <w:t>区</w:t>
      </w:r>
      <w:r w:rsidRPr="004266E6">
        <w:rPr>
          <w:rFonts w:ascii="宋体" w:hAnsi="宋体"/>
          <w:sz w:val="28"/>
          <w:szCs w:val="28"/>
        </w:rPr>
        <w:t>:  511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609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518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523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524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129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522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spacing w:line="540" w:lineRule="exact"/>
        <w:ind w:leftChars="242" w:left="31680" w:hangingChars="3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1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352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323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320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widowControl/>
        <w:spacing w:line="540" w:lineRule="exact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外国语学院</w:t>
      </w:r>
    </w:p>
    <w:p w:rsidR="00A237E1" w:rsidRDefault="00A237E1" w:rsidP="00CA6DF4">
      <w:pPr>
        <w:widowControl/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A</w:t>
      </w:r>
      <w:r w:rsidRPr="004266E6">
        <w:rPr>
          <w:rFonts w:ascii="宋体" w:hAnsi="宋体" w:hint="eastAsia"/>
          <w:sz w:val="28"/>
          <w:szCs w:val="28"/>
        </w:rPr>
        <w:t>区：</w:t>
      </w:r>
      <w:r w:rsidRPr="004266E6">
        <w:rPr>
          <w:rFonts w:ascii="宋体" w:hAnsi="宋体"/>
          <w:sz w:val="28"/>
          <w:szCs w:val="28"/>
        </w:rPr>
        <w:t>224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219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327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318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301</w:t>
      </w:r>
      <w:r w:rsidRPr="004266E6">
        <w:rPr>
          <w:rFonts w:ascii="宋体" w:hAnsi="宋体" w:hint="eastAsia"/>
          <w:sz w:val="28"/>
          <w:szCs w:val="28"/>
        </w:rPr>
        <w:t>室</w:t>
      </w:r>
      <w:r>
        <w:rPr>
          <w:rFonts w:ascii="宋体" w:hint="eastAsia"/>
          <w:sz w:val="28"/>
          <w:szCs w:val="28"/>
        </w:rPr>
        <w:t>、</w:t>
      </w:r>
    </w:p>
    <w:p w:rsidR="00A237E1" w:rsidRPr="004266E6" w:rsidRDefault="00A237E1" w:rsidP="00CA6DF4">
      <w:pPr>
        <w:widowControl/>
        <w:spacing w:line="540" w:lineRule="exact"/>
        <w:ind w:firstLineChars="11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/>
          <w:sz w:val="28"/>
          <w:szCs w:val="28"/>
        </w:rPr>
        <w:t>410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widowControl/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1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>418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widowControl/>
        <w:spacing w:line="540" w:lineRule="exact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计算机与信息工程学院</w:t>
      </w:r>
    </w:p>
    <w:p w:rsidR="00A237E1" w:rsidRPr="004266E6" w:rsidRDefault="00A237E1" w:rsidP="00CA6DF4">
      <w:pPr>
        <w:widowControl/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7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608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widowControl/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344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317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widowControl/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4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313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317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404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408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widowControl/>
        <w:spacing w:line="540" w:lineRule="exact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b/>
          <w:sz w:val="28"/>
          <w:szCs w:val="28"/>
        </w:rPr>
        <w:t>数学与统计学院</w:t>
      </w:r>
    </w:p>
    <w:p w:rsidR="00A237E1" w:rsidRPr="004266E6" w:rsidRDefault="00A237E1" w:rsidP="00CA6DF4">
      <w:pPr>
        <w:widowControl/>
        <w:spacing w:line="540" w:lineRule="exact"/>
        <w:ind w:firstLineChars="200" w:firstLine="31680"/>
        <w:jc w:val="left"/>
        <w:rPr>
          <w:rFonts w:ascii="宋体"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6</w:t>
      </w:r>
      <w:r w:rsidRPr="004266E6">
        <w:rPr>
          <w:rFonts w:ascii="宋体" w:hAnsi="宋体" w:hint="eastAsia"/>
          <w:sz w:val="28"/>
          <w:szCs w:val="28"/>
        </w:rPr>
        <w:t>号公寓</w:t>
      </w:r>
      <w:r w:rsidRPr="004266E6">
        <w:rPr>
          <w:rFonts w:ascii="宋体" w:hAnsi="宋体"/>
          <w:sz w:val="28"/>
          <w:szCs w:val="28"/>
        </w:rPr>
        <w:t>:  611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4266E6" w:rsidRDefault="00A237E1" w:rsidP="00CA6DF4">
      <w:pPr>
        <w:widowControl/>
        <w:spacing w:line="540" w:lineRule="exact"/>
        <w:ind w:firstLineChars="200" w:firstLine="31680"/>
        <w:jc w:val="left"/>
        <w:rPr>
          <w:rFonts w:ascii="宋体"/>
          <w:b/>
          <w:sz w:val="28"/>
          <w:szCs w:val="28"/>
        </w:rPr>
      </w:pPr>
      <w:r w:rsidRPr="004266E6">
        <w:rPr>
          <w:rFonts w:ascii="宋体" w:hAnsi="宋体" w:hint="eastAsia"/>
          <w:sz w:val="28"/>
          <w:szCs w:val="28"/>
        </w:rPr>
        <w:t>德园</w:t>
      </w:r>
      <w:r w:rsidRPr="004266E6">
        <w:rPr>
          <w:rFonts w:ascii="宋体" w:hAnsi="宋体"/>
          <w:sz w:val="28"/>
          <w:szCs w:val="28"/>
        </w:rPr>
        <w:t>5</w:t>
      </w:r>
      <w:r w:rsidRPr="004266E6">
        <w:rPr>
          <w:rFonts w:ascii="宋体" w:hAnsi="宋体" w:hint="eastAsia"/>
          <w:sz w:val="28"/>
          <w:szCs w:val="28"/>
        </w:rPr>
        <w:t>号公寓：</w:t>
      </w:r>
      <w:r w:rsidRPr="004266E6">
        <w:rPr>
          <w:rFonts w:ascii="宋体" w:hAnsi="宋体"/>
          <w:sz w:val="28"/>
          <w:szCs w:val="28"/>
        </w:rPr>
        <w:t xml:space="preserve"> 338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219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374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368</w:t>
      </w:r>
      <w:r w:rsidRPr="004266E6">
        <w:rPr>
          <w:rFonts w:ascii="宋体" w:hAnsi="宋体" w:hint="eastAsia"/>
          <w:sz w:val="28"/>
          <w:szCs w:val="28"/>
        </w:rPr>
        <w:t>室、</w:t>
      </w:r>
      <w:r w:rsidRPr="004266E6">
        <w:rPr>
          <w:rFonts w:ascii="宋体" w:hAnsi="宋体"/>
          <w:sz w:val="28"/>
          <w:szCs w:val="28"/>
        </w:rPr>
        <w:t>233</w:t>
      </w:r>
      <w:r w:rsidRPr="004266E6">
        <w:rPr>
          <w:rFonts w:ascii="宋体" w:hAnsi="宋体" w:hint="eastAsia"/>
          <w:sz w:val="28"/>
          <w:szCs w:val="28"/>
        </w:rPr>
        <w:t>室</w:t>
      </w:r>
    </w:p>
    <w:p w:rsidR="00A237E1" w:rsidRPr="00B93B97" w:rsidRDefault="00A237E1"/>
    <w:sectPr w:rsidR="00A237E1" w:rsidRPr="00B93B97" w:rsidSect="00CA6DF4">
      <w:footerReference w:type="even" r:id="rId6"/>
      <w:footerReference w:type="default" r:id="rId7"/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7E1" w:rsidRDefault="00A237E1" w:rsidP="00040204">
      <w:r>
        <w:separator/>
      </w:r>
    </w:p>
  </w:endnote>
  <w:endnote w:type="continuationSeparator" w:id="0">
    <w:p w:rsidR="00A237E1" w:rsidRDefault="00A237E1" w:rsidP="00040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E1" w:rsidRDefault="00A237E1" w:rsidP="00A12C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37E1" w:rsidRDefault="00A23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E1" w:rsidRDefault="00A237E1" w:rsidP="00A12C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237E1" w:rsidRDefault="00A237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7E1" w:rsidRDefault="00A237E1" w:rsidP="00040204">
      <w:r>
        <w:separator/>
      </w:r>
    </w:p>
  </w:footnote>
  <w:footnote w:type="continuationSeparator" w:id="0">
    <w:p w:rsidR="00A237E1" w:rsidRDefault="00A237E1" w:rsidP="000402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D7C"/>
    <w:rsid w:val="00035BAC"/>
    <w:rsid w:val="00040204"/>
    <w:rsid w:val="0005612E"/>
    <w:rsid w:val="00122AF1"/>
    <w:rsid w:val="002627C6"/>
    <w:rsid w:val="003414AF"/>
    <w:rsid w:val="004266E6"/>
    <w:rsid w:val="00501257"/>
    <w:rsid w:val="00517CD5"/>
    <w:rsid w:val="00595B9F"/>
    <w:rsid w:val="00852D7C"/>
    <w:rsid w:val="00A12C65"/>
    <w:rsid w:val="00A237E1"/>
    <w:rsid w:val="00B93B97"/>
    <w:rsid w:val="00BC3388"/>
    <w:rsid w:val="00BF7A26"/>
    <w:rsid w:val="00C779B1"/>
    <w:rsid w:val="00CA6DF4"/>
    <w:rsid w:val="00D14372"/>
    <w:rsid w:val="00DC2F42"/>
    <w:rsid w:val="00E2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B9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40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4020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40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40204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CA6D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180</Words>
  <Characters>1032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thinkpad</cp:lastModifiedBy>
  <cp:revision>7</cp:revision>
  <dcterms:created xsi:type="dcterms:W3CDTF">2014-12-19T07:41:00Z</dcterms:created>
  <dcterms:modified xsi:type="dcterms:W3CDTF">2015-01-21T13:34:00Z</dcterms:modified>
</cp:coreProperties>
</file>